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04C50A" w14:textId="5250387F" w:rsidR="00AF484B" w:rsidRPr="00E86180" w:rsidRDefault="00000000" w:rsidP="00D33C0E">
      <w:pPr>
        <w:pStyle w:val="Overskrift2"/>
        <w:rPr>
          <w:color w:val="D74E4E" w:themeColor="accent1"/>
        </w:rPr>
      </w:pPr>
      <w:bookmarkStart w:id="0" w:name="_Hlk214704327"/>
      <w:r>
        <w:t xml:space="preserve">Leverandørens </w:t>
      </w:r>
      <w:r w:rsidRPr="00D33C0E">
        <w:t>gjennomføringsevne</w:t>
      </w:r>
      <w:r w:rsidRPr="00A83C86">
        <w:t xml:space="preserve"> – </w:t>
      </w:r>
      <w:r w:rsidR="001D0512" w:rsidRPr="005B44D7">
        <w:rPr>
          <w:color w:val="auto"/>
        </w:rPr>
        <w:t xml:space="preserve">Rammeavtale </w:t>
      </w:r>
      <w:r w:rsidR="001D0512">
        <w:rPr>
          <w:color w:val="auto"/>
        </w:rPr>
        <w:t xml:space="preserve">for kjøp av </w:t>
      </w:r>
      <w:r w:rsidR="001D0512" w:rsidRPr="005B44D7">
        <w:rPr>
          <w:color w:val="auto"/>
        </w:rPr>
        <w:t xml:space="preserve">oppdrettsnøter </w:t>
      </w:r>
      <w:r w:rsidR="001D0512">
        <w:rPr>
          <w:color w:val="auto"/>
        </w:rPr>
        <w:t xml:space="preserve">til forskningsstasjon på </w:t>
      </w:r>
      <w:r w:rsidR="001D0512" w:rsidRPr="005B44D7">
        <w:rPr>
          <w:color w:val="auto"/>
        </w:rPr>
        <w:t>Austevoll/Matre</w:t>
      </w:r>
    </w:p>
    <w:p w14:paraId="7F07CE72" w14:textId="1D3E4880" w:rsidR="00D33C0E" w:rsidRPr="00D33C0E" w:rsidRDefault="00000000" w:rsidP="00D33C0E">
      <w:r w:rsidRPr="00D33C0E">
        <w:t xml:space="preserve">Konkurransegrunnlagets </w:t>
      </w:r>
      <w:r w:rsidRPr="005D1A91">
        <w:t xml:space="preserve">punkt </w:t>
      </w:r>
      <w:r w:rsidR="005D1A91" w:rsidRPr="005D1A91">
        <w:t>5.4.4.1</w:t>
      </w:r>
      <w:r w:rsidRPr="005D1A91">
        <w:t xml:space="preserve"> </w:t>
      </w:r>
      <w:r w:rsidRPr="005D1A91">
        <w:rPr>
          <w:i/>
          <w:iCs/>
        </w:rPr>
        <w:t xml:space="preserve">Krav </w:t>
      </w:r>
      <w:r w:rsidRPr="00D33C0E">
        <w:rPr>
          <w:i/>
          <w:iCs/>
        </w:rPr>
        <w:t>til gjennomføringsevne</w:t>
      </w:r>
      <w:r w:rsidRPr="00D33C0E">
        <w:t xml:space="preserve"> stiller krav til dokumentasjon på at </w:t>
      </w:r>
      <w:r>
        <w:t>L</w:t>
      </w:r>
      <w:r w:rsidRPr="00D33C0E">
        <w:t xml:space="preserve">everandøren har nødvendig gjennomføringsevne til å oppfylle kontrakten. Leverandøren </w:t>
      </w:r>
      <w:r>
        <w:t>skal</w:t>
      </w:r>
      <w:r w:rsidRPr="00D33C0E">
        <w:t xml:space="preserve"> dokumentere dette gjennom en kort og konsis beskrivelse av virksomheten.</w:t>
      </w:r>
    </w:p>
    <w:p w14:paraId="6987E5FF" w14:textId="77777777" w:rsidR="00D33C0E" w:rsidRPr="00182F9B" w:rsidRDefault="00D33C0E" w:rsidP="00D33C0E">
      <w:pPr>
        <w:spacing w:after="0"/>
      </w:pPr>
    </w:p>
    <w:p w14:paraId="1D8F47C6" w14:textId="77777777" w:rsidR="00D33C0E" w:rsidRPr="00D33C0E" w:rsidRDefault="00000000" w:rsidP="00D33C0E">
      <w:pPr>
        <w:spacing w:after="0"/>
        <w:rPr>
          <w:b/>
          <w:bCs/>
          <w:color w:val="0070C0"/>
        </w:rPr>
      </w:pPr>
      <w:r w:rsidRPr="00D33C0E">
        <w:rPr>
          <w:b/>
          <w:bCs/>
          <w:color w:val="0070C0"/>
        </w:rPr>
        <w:t>Leverandørens besvarelse:</w:t>
      </w:r>
    </w:p>
    <w:p w14:paraId="1CC12C22" w14:textId="77777777" w:rsidR="00D33C0E" w:rsidRPr="00D33C0E" w:rsidRDefault="00000000" w:rsidP="00D33C0E">
      <w:pPr>
        <w:spacing w:after="0"/>
        <w:rPr>
          <w:color w:val="0070C0"/>
        </w:rPr>
      </w:pPr>
      <w:r>
        <w:rPr>
          <w:color w:val="0070C0"/>
        </w:rPr>
        <w:t>F</w:t>
      </w:r>
      <w:r w:rsidRPr="00D33C0E">
        <w:rPr>
          <w:color w:val="0070C0"/>
        </w:rPr>
        <w:t>yll ut tabellen nedenfor.</w:t>
      </w:r>
    </w:p>
    <w:p w14:paraId="39C6C67B" w14:textId="77777777" w:rsidR="00D33C0E" w:rsidRPr="00D33C0E" w:rsidRDefault="00000000" w:rsidP="00D33C0E">
      <w:pPr>
        <w:spacing w:after="0"/>
        <w:rPr>
          <w:color w:val="0070C0"/>
        </w:rPr>
      </w:pPr>
      <w:r w:rsidRPr="00D33C0E">
        <w:rPr>
          <w:color w:val="0070C0"/>
        </w:rPr>
        <w:t>Tabellen kan utvides ved behov.</w:t>
      </w:r>
    </w:p>
    <w:p w14:paraId="19B92405" w14:textId="77777777" w:rsidR="00D33C0E" w:rsidRPr="00182F9B" w:rsidRDefault="00D33C0E" w:rsidP="00D33C0E">
      <w:pPr>
        <w:spacing w:after="0"/>
        <w:rPr>
          <w:b/>
          <w:bCs/>
          <w:color w:val="0070C0"/>
        </w:rPr>
      </w:pPr>
    </w:p>
    <w:tbl>
      <w:tblPr>
        <w:tblStyle w:val="Rutenettabelllys"/>
        <w:tblW w:w="9493" w:type="dxa"/>
        <w:tblLook w:val="04A0" w:firstRow="1" w:lastRow="0" w:firstColumn="1" w:lastColumn="0" w:noHBand="0" w:noVBand="1"/>
      </w:tblPr>
      <w:tblGrid>
        <w:gridCol w:w="4367"/>
        <w:gridCol w:w="379"/>
        <w:gridCol w:w="4747"/>
      </w:tblGrid>
      <w:tr w:rsidR="0090772A" w14:paraId="2B8B1F18" w14:textId="77777777" w:rsidTr="00D33C0E">
        <w:trPr>
          <w:trHeight w:val="207"/>
        </w:trPr>
        <w:tc>
          <w:tcPr>
            <w:tcW w:w="9493" w:type="dxa"/>
            <w:gridSpan w:val="3"/>
            <w:shd w:val="clear" w:color="auto" w:fill="F2F2F2" w:themeFill="background1" w:themeFillShade="F2"/>
          </w:tcPr>
          <w:p w14:paraId="6EA7844B" w14:textId="77777777" w:rsidR="00D33C0E" w:rsidRPr="00D33C0E" w:rsidRDefault="00000000" w:rsidP="00D33C0E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D33C0E">
              <w:rPr>
                <w:rFonts w:ascii="Open Sans SemiBold" w:eastAsia="SimSun" w:hAnsi="Open Sans SemiBold" w:cs="Open Sans SemiBold"/>
                <w:lang w:eastAsia="zh-CN"/>
              </w:rPr>
              <w:t xml:space="preserve">Kort </w:t>
            </w:r>
            <w:r>
              <w:rPr>
                <w:rFonts w:ascii="Open Sans SemiBold" w:eastAsia="SimSun" w:hAnsi="Open Sans SemiBold" w:cs="Open Sans SemiBold"/>
                <w:lang w:eastAsia="zh-CN"/>
              </w:rPr>
              <w:t xml:space="preserve">og konsis </w:t>
            </w:r>
            <w:r w:rsidRPr="00D33C0E">
              <w:rPr>
                <w:rFonts w:ascii="Open Sans SemiBold" w:eastAsia="SimSun" w:hAnsi="Open Sans SemiBold" w:cs="Open Sans SemiBold"/>
                <w:lang w:eastAsia="zh-CN"/>
              </w:rPr>
              <w:t>beskrivelse av virksomheten, inkludert:</w:t>
            </w:r>
          </w:p>
        </w:tc>
      </w:tr>
      <w:tr w:rsidR="0090772A" w14:paraId="640FAFB2" w14:textId="77777777" w:rsidTr="00D33C0E">
        <w:trPr>
          <w:trHeight w:val="591"/>
        </w:trPr>
        <w:tc>
          <w:tcPr>
            <w:tcW w:w="9493" w:type="dxa"/>
            <w:gridSpan w:val="3"/>
          </w:tcPr>
          <w:p w14:paraId="13349A49" w14:textId="77777777" w:rsidR="00D33C0E" w:rsidRPr="00D33C0E" w:rsidRDefault="00000000" w:rsidP="00D33C0E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D33C0E">
              <w:rPr>
                <w:rFonts w:ascii="Open Sans SemiBold" w:hAnsi="Open Sans SemiBold" w:cs="Open Sans SemiBold"/>
              </w:rPr>
              <w:t>En beskrivelse av leverandørens gjennomsnittlige årlige arbeidsstyrke og antallet medarbeidere i ledelsen i løpet av de siste tre årene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</w:tr>
      <w:tr w:rsidR="0090772A" w14:paraId="0C677597" w14:textId="77777777" w:rsidTr="00D33C0E">
        <w:trPr>
          <w:trHeight w:val="3118"/>
        </w:trPr>
        <w:tc>
          <w:tcPr>
            <w:tcW w:w="9493" w:type="dxa"/>
            <w:gridSpan w:val="3"/>
          </w:tcPr>
          <w:p w14:paraId="48D41CF3" w14:textId="77777777" w:rsidR="00D33C0E" w:rsidRPr="00182F9B" w:rsidRDefault="00D33C0E" w:rsidP="00D33C0E">
            <w:pPr>
              <w:spacing w:after="160"/>
              <w:jc w:val="left"/>
            </w:pPr>
          </w:p>
        </w:tc>
      </w:tr>
      <w:tr w:rsidR="0090772A" w14:paraId="2546BB24" w14:textId="77777777" w:rsidTr="00D33C0E">
        <w:trPr>
          <w:trHeight w:val="2120"/>
        </w:trPr>
        <w:tc>
          <w:tcPr>
            <w:tcW w:w="4367" w:type="dxa"/>
          </w:tcPr>
          <w:p w14:paraId="7816D720" w14:textId="77777777" w:rsidR="00D33C0E" w:rsidRPr="00D33C0E" w:rsidRDefault="00000000" w:rsidP="00D33C0E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D33C0E">
              <w:rPr>
                <w:rFonts w:ascii="Open Sans SemiBold" w:hAnsi="Open Sans SemiBold" w:cs="Open Sans SemiBold"/>
              </w:rPr>
              <w:t>En redegjørelse for virksomhetens kjernekompetanse relatert til leveringsomfanget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5126" w:type="dxa"/>
            <w:gridSpan w:val="2"/>
          </w:tcPr>
          <w:p w14:paraId="1F47EC73" w14:textId="77777777" w:rsidR="00D33C0E" w:rsidRPr="00182F9B" w:rsidRDefault="00D33C0E" w:rsidP="00D33C0E">
            <w:pPr>
              <w:spacing w:after="160"/>
              <w:jc w:val="left"/>
            </w:pPr>
          </w:p>
        </w:tc>
      </w:tr>
      <w:tr w:rsidR="0090772A" w14:paraId="341EC6DB" w14:textId="77777777" w:rsidTr="00D33C0E">
        <w:trPr>
          <w:trHeight w:val="2118"/>
        </w:trPr>
        <w:tc>
          <w:tcPr>
            <w:tcW w:w="4367" w:type="dxa"/>
          </w:tcPr>
          <w:p w14:paraId="258612DF" w14:textId="77777777" w:rsidR="00D33C0E" w:rsidRPr="00D33C0E" w:rsidRDefault="00000000" w:rsidP="00D33C0E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D33C0E">
              <w:rPr>
                <w:rFonts w:ascii="Open Sans SemiBold" w:hAnsi="Open Sans SemiBold" w:cs="Open Sans SemiBold"/>
              </w:rPr>
              <w:t>En beskrivelse av hvor stor del av kontrakten som leverandøren vurderer å sette bort til underleverandør(er)/</w:t>
            </w:r>
            <w:r>
              <w:rPr>
                <w:rFonts w:ascii="Open Sans SemiBold" w:hAnsi="Open Sans SemiBold" w:cs="Open Sans SemiBold"/>
              </w:rPr>
              <w:t xml:space="preserve"> </w:t>
            </w:r>
            <w:r w:rsidRPr="00D33C0E">
              <w:rPr>
                <w:rFonts w:ascii="Open Sans SemiBold" w:hAnsi="Open Sans SemiBold" w:cs="Open Sans SemiBold"/>
              </w:rPr>
              <w:t>samarbeidsparter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5126" w:type="dxa"/>
            <w:gridSpan w:val="2"/>
          </w:tcPr>
          <w:p w14:paraId="238EB0BB" w14:textId="77777777" w:rsidR="00D33C0E" w:rsidRPr="00182F9B" w:rsidRDefault="00D33C0E" w:rsidP="00D33C0E">
            <w:pPr>
              <w:spacing w:after="160"/>
              <w:jc w:val="left"/>
            </w:pPr>
          </w:p>
        </w:tc>
      </w:tr>
      <w:tr w:rsidR="0090772A" w14:paraId="2169A459" w14:textId="77777777" w:rsidTr="00D33C0E">
        <w:trPr>
          <w:trHeight w:val="207"/>
        </w:trPr>
        <w:tc>
          <w:tcPr>
            <w:tcW w:w="9493" w:type="dxa"/>
            <w:gridSpan w:val="3"/>
          </w:tcPr>
          <w:p w14:paraId="1BBF9FFE" w14:textId="77777777" w:rsidR="00D33C0E" w:rsidRPr="00182F9B" w:rsidRDefault="00000000" w:rsidP="00D33C0E">
            <w:pPr>
              <w:spacing w:after="160"/>
              <w:jc w:val="left"/>
            </w:pPr>
            <w:r w:rsidRPr="00D33C0E">
              <w:rPr>
                <w:rFonts w:ascii="Open Sans SemiBold" w:hAnsi="Open Sans SemiBold" w:cs="Open Sans SemiBold"/>
              </w:rPr>
              <w:t>En beskrivelse av hvordan leverandøren er organisert for gjennomføring av denne kontrakten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</w:tr>
      <w:tr w:rsidR="0090772A" w14:paraId="6A107C6F" w14:textId="77777777" w:rsidTr="00D33C0E">
        <w:trPr>
          <w:trHeight w:val="3118"/>
        </w:trPr>
        <w:tc>
          <w:tcPr>
            <w:tcW w:w="9493" w:type="dxa"/>
            <w:gridSpan w:val="3"/>
          </w:tcPr>
          <w:p w14:paraId="6CD2B256" w14:textId="77777777" w:rsidR="00D33C0E" w:rsidRPr="00182F9B" w:rsidRDefault="00D33C0E" w:rsidP="00D33C0E">
            <w:pPr>
              <w:spacing w:after="160"/>
              <w:jc w:val="left"/>
            </w:pPr>
          </w:p>
        </w:tc>
      </w:tr>
      <w:tr w:rsidR="0090772A" w14:paraId="574BF0CC" w14:textId="77777777" w:rsidTr="00D33C0E">
        <w:trPr>
          <w:trHeight w:val="2120"/>
        </w:trPr>
        <w:tc>
          <w:tcPr>
            <w:tcW w:w="4746" w:type="dxa"/>
            <w:gridSpan w:val="2"/>
          </w:tcPr>
          <w:p w14:paraId="15829D72" w14:textId="77777777" w:rsidR="00D33C0E" w:rsidRPr="00182F9B" w:rsidRDefault="00000000" w:rsidP="00D33C0E">
            <w:pPr>
              <w:spacing w:after="160"/>
              <w:jc w:val="left"/>
            </w:pPr>
            <w:r w:rsidRPr="00D33C0E">
              <w:rPr>
                <w:rFonts w:ascii="Open Sans SemiBold" w:hAnsi="Open Sans SemiBold" w:cs="Open Sans SemiBold"/>
              </w:rPr>
              <w:t>En beskrivelse av redskaper, materiell og teknisk utstyr som leverandøren råder over til å utføre kontrakten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4747" w:type="dxa"/>
          </w:tcPr>
          <w:p w14:paraId="4EDEE033" w14:textId="77777777" w:rsidR="00D33C0E" w:rsidRPr="00182F9B" w:rsidRDefault="00D33C0E" w:rsidP="00D33C0E">
            <w:pPr>
              <w:spacing w:after="160"/>
              <w:jc w:val="left"/>
            </w:pPr>
          </w:p>
        </w:tc>
      </w:tr>
    </w:tbl>
    <w:p w14:paraId="1761AE02" w14:textId="77777777" w:rsidR="00D33C0E" w:rsidRPr="00182F9B" w:rsidRDefault="00D33C0E" w:rsidP="00D33C0E">
      <w:pPr>
        <w:rPr>
          <w:b/>
          <w:bCs/>
        </w:rPr>
      </w:pPr>
    </w:p>
    <w:p w14:paraId="195D4BC9" w14:textId="77777777" w:rsidR="00D33C0E" w:rsidRDefault="00D33C0E" w:rsidP="00CE65C5">
      <w:pPr>
        <w:jc w:val="left"/>
        <w:rPr>
          <w:color w:val="0070C0"/>
        </w:rPr>
      </w:pPr>
    </w:p>
    <w:p w14:paraId="2B311551" w14:textId="77777777" w:rsidR="00D33C0E" w:rsidRPr="00FB56DD" w:rsidRDefault="00D33C0E" w:rsidP="00CE65C5">
      <w:pPr>
        <w:jc w:val="left"/>
      </w:pPr>
    </w:p>
    <w:bookmarkEnd w:id="0"/>
    <w:p w14:paraId="150BA037" w14:textId="77777777" w:rsidR="007B4FF2" w:rsidRPr="007B4FF2" w:rsidRDefault="007B4FF2" w:rsidP="00DF22C7">
      <w:pPr>
        <w:jc w:val="left"/>
      </w:pPr>
    </w:p>
    <w:sectPr w:rsidR="007B4FF2" w:rsidRPr="007B4FF2" w:rsidSect="0055388D">
      <w:headerReference w:type="default" r:id="rId11"/>
      <w:footerReference w:type="default" r:id="rId12"/>
      <w:headerReference w:type="first" r:id="rId13"/>
      <w:footerReference w:type="first" r:id="rId14"/>
      <w:pgSz w:w="11906" w:h="16838"/>
      <w:pgMar w:top="1928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D8266E" w14:textId="77777777" w:rsidR="009A103B" w:rsidRDefault="009A103B" w:rsidP="00186E6B">
      <w:r>
        <w:separator/>
      </w:r>
    </w:p>
    <w:p w14:paraId="6E4710EA" w14:textId="77777777" w:rsidR="009A103B" w:rsidRDefault="009A103B" w:rsidP="00186E6B"/>
    <w:p w14:paraId="3760E1BC" w14:textId="77777777" w:rsidR="009A103B" w:rsidRDefault="009A103B" w:rsidP="00186E6B"/>
    <w:p w14:paraId="1AC0C589" w14:textId="77777777" w:rsidR="009A103B" w:rsidRDefault="009A103B" w:rsidP="00186E6B"/>
  </w:endnote>
  <w:endnote w:type="continuationSeparator" w:id="0">
    <w:p w14:paraId="3628D6DB" w14:textId="77777777" w:rsidR="009A103B" w:rsidRDefault="009A103B" w:rsidP="00186E6B">
      <w:r>
        <w:continuationSeparator/>
      </w:r>
    </w:p>
    <w:p w14:paraId="57C769D9" w14:textId="77777777" w:rsidR="009A103B" w:rsidRDefault="009A103B" w:rsidP="00186E6B"/>
    <w:p w14:paraId="18347EF4" w14:textId="77777777" w:rsidR="009A103B" w:rsidRDefault="009A103B" w:rsidP="00186E6B"/>
    <w:p w14:paraId="30F7174E" w14:textId="77777777" w:rsidR="009A103B" w:rsidRDefault="009A103B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altName w:val="Segoe UI"/>
    <w:charset w:val="00"/>
    <w:family w:val="swiss"/>
    <w:pitch w:val="variable"/>
    <w:sig w:usb0="E00002EF" w:usb1="4000205B" w:usb2="00000028" w:usb3="00000000" w:csb0="0000019F" w:csb1="00000000"/>
    <w:embedRegular r:id="rId1" w:fontKey="{5F4A335C-555F-4297-98C5-9BDA0A935C34}"/>
    <w:embedBold r:id="rId2" w:fontKey="{3FC1D26E-94AC-4B3A-BA0A-8C15616BD0BF}"/>
    <w:embedItalic r:id="rId3" w:fontKey="{858BC0E0-724F-4FBF-84A3-1CEC22BFC836}"/>
    <w:embedBoldItalic r:id="rId4" w:fontKey="{6FC15456-5803-4374-824B-10113D71624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93EAABD0-B88F-4FF3-A32D-5425EF478F48}"/>
    <w:embedBold r:id="rId6" w:fontKey="{DA1B3B57-2E43-4AFA-9E55-84179874EA6A}"/>
    <w:embedItalic r:id="rId7" w:fontKey="{75201CDB-8FA7-418B-A71E-50F5054376A8}"/>
  </w:font>
  <w:font w:name="Biryani Black">
    <w:altName w:val="Nirmala UI"/>
    <w:charset w:val="00"/>
    <w:family w:val="auto"/>
    <w:pitch w:val="variable"/>
    <w:sig w:usb0="00008007" w:usb1="00000000" w:usb2="00000000" w:usb3="00000000" w:csb0="00000093" w:csb1="00000000"/>
    <w:embedRegular r:id="rId8" w:fontKey="{3152DDD1-DE64-4356-94A8-71E24F161374}"/>
    <w:embedBold r:id="rId9" w:fontKey="{E552EE3C-2E54-4496-B920-F9F2882A6225}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0" w:fontKey="{5EDB5AC6-AC1C-482D-9449-26A8C6356D12}"/>
    <w:embedItalic r:id="rId11" w:fontKey="{827A7625-B617-4E49-A5EA-D7A8440F9357}"/>
  </w:font>
  <w:font w:name="Open Sans SemiBold">
    <w:altName w:val="Segoe UI"/>
    <w:charset w:val="00"/>
    <w:family w:val="swiss"/>
    <w:pitch w:val="variable"/>
    <w:sig w:usb0="E00002EF" w:usb1="4000205B" w:usb2="00000028" w:usb3="00000000" w:csb0="0000019F" w:csb1="00000000"/>
    <w:embedRegular r:id="rId12" w:fontKey="{90F7EC63-CC1B-40E8-99FF-2C6115F35D02}"/>
  </w:font>
  <w:font w:name="Biryani">
    <w:charset w:val="00"/>
    <w:family w:val="auto"/>
    <w:pitch w:val="variable"/>
    <w:sig w:usb0="00008007" w:usb1="00000000" w:usb2="00000000" w:usb3="00000000" w:csb0="00000093" w:csb1="00000000"/>
    <w:embedRegular r:id="rId13" w:fontKey="{7EF68BAB-7709-4B9C-8EFF-8EBD272809F2}"/>
    <w:embedItalic r:id="rId14" w:fontKey="{6EEC2E24-AD69-4AEA-9427-2EE1DEF0994E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C9196700-238E-4085-B1B9-AA019A9F24E6}"/>
    <w:embedBold r:id="rId16" w:fontKey="{01F335F6-C746-4641-BA9C-D7306FA499DD}"/>
    <w:embedItalic r:id="rId17" w:fontKey="{FE7C03B6-B7BD-4AAC-BF2A-D2AAFD80074F}"/>
    <w:embedBoldItalic r:id="rId18" w:fontKey="{12328E6D-0F25-4A72-A11B-ED8EE933B6BA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E42E46A6-AFF0-49CB-B693-1D5DDCF54ED7}"/>
  </w:font>
  <w:font w:name="Open Sans Light">
    <w:altName w:val="Segoe UI"/>
    <w:charset w:val="00"/>
    <w:family w:val="swiss"/>
    <w:pitch w:val="variable"/>
    <w:sig w:usb0="E00002EF" w:usb1="4000205B" w:usb2="00000028" w:usb3="00000000" w:csb0="0000019F" w:csb1="00000000"/>
    <w:embedBold r:id="rId20" w:fontKey="{EDBC77BA-A48D-4BA6-8F98-71715E2196C2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90772A" w14:paraId="45223C38" w14:textId="77777777" w:rsidTr="00CC43D2">
      <w:tc>
        <w:tcPr>
          <w:tcW w:w="3020" w:type="dxa"/>
        </w:tcPr>
        <w:p w14:paraId="56EEAB55" w14:textId="77777777" w:rsidR="00CC43D2" w:rsidRPr="00054A7F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1D2FB9EB" w14:textId="77777777" w:rsidR="00CC43D2" w:rsidRPr="004A0B71" w:rsidRDefault="00CC43D2" w:rsidP="00186E6B">
          <w:pPr>
            <w:pStyle w:val="Topp-ogbunntekst"/>
          </w:pPr>
        </w:p>
      </w:tc>
      <w:tc>
        <w:tcPr>
          <w:tcW w:w="3020" w:type="dxa"/>
        </w:tcPr>
        <w:p w14:paraId="4AFC1E46" w14:textId="77777777" w:rsidR="00CC43D2" w:rsidRPr="004A0B71" w:rsidRDefault="00000000" w:rsidP="00186E6B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2</w:t>
          </w:r>
          <w:r w:rsidRPr="004A0B71">
            <w:fldChar w:fldCharType="end"/>
          </w:r>
          <w:r w:rsidRPr="004A0B71">
            <w:t xml:space="preserve"> av </w:t>
          </w:r>
          <w:r w:rsidRPr="004A0B71">
            <w:fldChar w:fldCharType="begin"/>
          </w:r>
          <w:r w:rsidRPr="004A0B71">
            <w:instrText xml:space="preserve"> NUMPAGES </w:instrText>
          </w:r>
          <w:r w:rsidRPr="004A0B71">
            <w:fldChar w:fldCharType="separate"/>
          </w:r>
          <w:r w:rsidRPr="004A0B71">
            <w:t>2</w:t>
          </w:r>
          <w:r w:rsidRPr="004A0B71">
            <w:rPr>
              <w:noProof/>
            </w:rPr>
            <w:fldChar w:fldCharType="end"/>
          </w:r>
        </w:p>
      </w:tc>
    </w:tr>
  </w:tbl>
  <w:p w14:paraId="4D6D138C" w14:textId="77777777" w:rsidR="00186E6B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90772A" w14:paraId="058FD045" w14:textId="77777777" w:rsidTr="00014EC9">
      <w:tc>
        <w:tcPr>
          <w:tcW w:w="3020" w:type="dxa"/>
        </w:tcPr>
        <w:p w14:paraId="202B1471" w14:textId="77777777" w:rsidR="007B4FF2" w:rsidRPr="00054A7F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2FBBF297" w14:textId="77777777" w:rsidR="007B4FF2" w:rsidRPr="004A0B71" w:rsidRDefault="007B4FF2" w:rsidP="007B4FF2">
          <w:pPr>
            <w:pStyle w:val="Topp-ogbunntekst"/>
          </w:pPr>
        </w:p>
      </w:tc>
      <w:tc>
        <w:tcPr>
          <w:tcW w:w="3020" w:type="dxa"/>
        </w:tcPr>
        <w:p w14:paraId="585665E4" w14:textId="77777777" w:rsidR="007B4FF2" w:rsidRPr="004A0B71" w:rsidRDefault="00000000" w:rsidP="007B4FF2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r w:rsidRPr="004A0B71">
            <w:fldChar w:fldCharType="begin"/>
          </w:r>
          <w:r w:rsidRPr="004A0B71">
            <w:instrText xml:space="preserve"> NUMPAGES </w:instrText>
          </w:r>
          <w:r w:rsidRPr="004A0B71">
            <w:fldChar w:fldCharType="separate"/>
          </w:r>
          <w:r w:rsidRPr="004A0B71">
            <w:t>2</w:t>
          </w:r>
          <w:r w:rsidRPr="004A0B71">
            <w:rPr>
              <w:noProof/>
            </w:rPr>
            <w:fldChar w:fldCharType="end"/>
          </w:r>
        </w:p>
      </w:tc>
    </w:tr>
  </w:tbl>
  <w:p w14:paraId="7935A4E1" w14:textId="77777777" w:rsidR="007B4FF2" w:rsidRPr="007B4FF2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AEBF221" w14:textId="77777777" w:rsidR="009A103B" w:rsidRDefault="009A103B" w:rsidP="00186E6B">
      <w:r>
        <w:separator/>
      </w:r>
    </w:p>
    <w:p w14:paraId="78B4D3F2" w14:textId="77777777" w:rsidR="009A103B" w:rsidRDefault="009A103B" w:rsidP="00186E6B"/>
    <w:p w14:paraId="4C33E3C6" w14:textId="77777777" w:rsidR="009A103B" w:rsidRDefault="009A103B" w:rsidP="00186E6B"/>
  </w:footnote>
  <w:footnote w:type="continuationSeparator" w:id="0">
    <w:p w14:paraId="499DA404" w14:textId="77777777" w:rsidR="009A103B" w:rsidRDefault="009A103B" w:rsidP="00186E6B">
      <w:r>
        <w:continuationSeparator/>
      </w:r>
    </w:p>
    <w:p w14:paraId="3FA9F935" w14:textId="77777777" w:rsidR="009A103B" w:rsidRDefault="009A103B" w:rsidP="00186E6B"/>
    <w:p w14:paraId="76CA323A" w14:textId="77777777" w:rsidR="009A103B" w:rsidRDefault="009A103B" w:rsidP="00186E6B"/>
    <w:p w14:paraId="45F5E251" w14:textId="77777777" w:rsidR="009A103B" w:rsidRDefault="009A103B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37EE78" w14:textId="77777777" w:rsidR="002E06A8" w:rsidRDefault="002E06A8" w:rsidP="002E06A8">
    <w:pPr>
      <w:pStyle w:val="Topptekst"/>
      <w:jc w:val="right"/>
      <w:rPr>
        <w:rFonts w:eastAsia="MS Gothic"/>
        <w:b/>
        <w:bCs/>
        <w:sz w:val="16"/>
        <w:szCs w:val="16"/>
      </w:rPr>
    </w:pPr>
    <w:r w:rsidRPr="007E009F">
      <w:rPr>
        <w:noProof/>
      </w:rPr>
      <w:drawing>
        <wp:anchor distT="0" distB="0" distL="114300" distR="114300" simplePos="0" relativeHeight="251658241" behindDoc="1" locked="0" layoutInCell="1" allowOverlap="1" wp14:anchorId="1D89F852" wp14:editId="51081BA2">
          <wp:simplePos x="0" y="0"/>
          <wp:positionH relativeFrom="margin">
            <wp:posOffset>0</wp:posOffset>
          </wp:positionH>
          <wp:positionV relativeFrom="paragraph">
            <wp:posOffset>-117475</wp:posOffset>
          </wp:positionV>
          <wp:extent cx="1776185" cy="419100"/>
          <wp:effectExtent l="0" t="0" r="0" b="0"/>
          <wp:wrapNone/>
          <wp:docPr id="1568222418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4502400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6185" cy="4191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eastAsia="MS Gothic"/>
        <w:b/>
        <w:bCs/>
        <w:sz w:val="16"/>
        <w:szCs w:val="16"/>
      </w:rPr>
      <w:t>K</w:t>
    </w:r>
    <w:r w:rsidRPr="003A4B8A">
      <w:rPr>
        <w:rFonts w:eastAsia="MS Gothic"/>
        <w:b/>
        <w:bCs/>
        <w:sz w:val="16"/>
        <w:szCs w:val="16"/>
      </w:rPr>
      <w:t>jøp av oppdrettsnøter til forskningsstasjonen på Austevoll og Matre </w:t>
    </w:r>
  </w:p>
  <w:p w14:paraId="36C42346" w14:textId="77777777" w:rsidR="002E06A8" w:rsidRPr="000151AA" w:rsidRDefault="002E06A8" w:rsidP="002E06A8">
    <w:pPr>
      <w:jc w:val="right"/>
      <w:rPr>
        <w:sz w:val="16"/>
        <w:szCs w:val="16"/>
      </w:rPr>
    </w:pPr>
    <w:r w:rsidRPr="002E06A8">
      <w:rPr>
        <w:sz w:val="16"/>
        <w:szCs w:val="16"/>
      </w:rPr>
      <w:t xml:space="preserve">Vedlegg 4 – Leverandørens </w:t>
    </w:r>
    <w:r w:rsidRPr="000151AA">
      <w:rPr>
        <w:sz w:val="16"/>
        <w:szCs w:val="16"/>
      </w:rPr>
      <w:t>gjennomføringsevne</w:t>
    </w:r>
  </w:p>
  <w:p w14:paraId="27BB0CBA" w14:textId="77777777" w:rsidR="00E9590A" w:rsidRPr="0040632C" w:rsidRDefault="00E9590A" w:rsidP="0040632C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68F31B" w14:textId="2E2BB506" w:rsidR="00DF22C7" w:rsidRPr="000151AA" w:rsidRDefault="00DF22C7" w:rsidP="00DF22C7">
    <w:pPr>
      <w:pStyle w:val="Topp-ogbunntekst"/>
      <w:rPr>
        <w:sz w:val="14"/>
        <w:szCs w:val="14"/>
      </w:rPr>
    </w:pPr>
  </w:p>
  <w:p w14:paraId="78BE9B33" w14:textId="77777777" w:rsidR="002E06A8" w:rsidRDefault="00C23888" w:rsidP="002E06A8">
    <w:pPr>
      <w:pStyle w:val="Topptekst"/>
      <w:jc w:val="right"/>
      <w:rPr>
        <w:rFonts w:eastAsia="MS Gothic"/>
        <w:b/>
        <w:bCs/>
        <w:sz w:val="16"/>
        <w:szCs w:val="16"/>
      </w:rPr>
    </w:pPr>
    <w:bookmarkStart w:id="1" w:name="_Hlk214704334"/>
    <w:r w:rsidRPr="007E009F">
      <w:rPr>
        <w:noProof/>
      </w:rPr>
      <w:drawing>
        <wp:anchor distT="0" distB="0" distL="114300" distR="114300" simplePos="0" relativeHeight="251658240" behindDoc="1" locked="0" layoutInCell="1" allowOverlap="1" wp14:anchorId="61C31D32" wp14:editId="1543F1DD">
          <wp:simplePos x="0" y="0"/>
          <wp:positionH relativeFrom="margin">
            <wp:posOffset>0</wp:posOffset>
          </wp:positionH>
          <wp:positionV relativeFrom="paragraph">
            <wp:posOffset>-117475</wp:posOffset>
          </wp:positionV>
          <wp:extent cx="1776185" cy="419100"/>
          <wp:effectExtent l="0" t="0" r="0" b="0"/>
          <wp:wrapNone/>
          <wp:docPr id="772634114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4502400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6185" cy="4191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2E06A8">
      <w:rPr>
        <w:rFonts w:eastAsia="MS Gothic"/>
        <w:b/>
        <w:bCs/>
        <w:sz w:val="16"/>
        <w:szCs w:val="16"/>
      </w:rPr>
      <w:t>K</w:t>
    </w:r>
    <w:r w:rsidR="002E06A8" w:rsidRPr="003A4B8A">
      <w:rPr>
        <w:rFonts w:eastAsia="MS Gothic"/>
        <w:b/>
        <w:bCs/>
        <w:sz w:val="16"/>
        <w:szCs w:val="16"/>
      </w:rPr>
      <w:t>jøp av oppdrettsnøter til forskningsstasjonen på Austevoll og Matre </w:t>
    </w:r>
  </w:p>
  <w:p w14:paraId="3E435004" w14:textId="38BAFB13" w:rsidR="00AF484B" w:rsidRPr="000151AA" w:rsidRDefault="00C23888" w:rsidP="00C23888">
    <w:pPr>
      <w:jc w:val="right"/>
      <w:rPr>
        <w:sz w:val="16"/>
        <w:szCs w:val="16"/>
      </w:rPr>
    </w:pPr>
    <w:r w:rsidRPr="002E06A8">
      <w:rPr>
        <w:sz w:val="16"/>
        <w:szCs w:val="16"/>
      </w:rPr>
      <w:t xml:space="preserve">Vedlegg </w:t>
    </w:r>
    <w:r w:rsidR="00564980" w:rsidRPr="002E06A8">
      <w:rPr>
        <w:sz w:val="16"/>
        <w:szCs w:val="16"/>
      </w:rPr>
      <w:t>4</w:t>
    </w:r>
    <w:r w:rsidRPr="002E06A8">
      <w:rPr>
        <w:sz w:val="16"/>
        <w:szCs w:val="16"/>
      </w:rPr>
      <w:t xml:space="preserve"> – </w:t>
    </w:r>
    <w:r w:rsidR="00D33C0E" w:rsidRPr="002E06A8">
      <w:rPr>
        <w:sz w:val="16"/>
        <w:szCs w:val="16"/>
      </w:rPr>
      <w:t xml:space="preserve">Leverandørens </w:t>
    </w:r>
    <w:r w:rsidR="00D33C0E" w:rsidRPr="000151AA">
      <w:rPr>
        <w:sz w:val="16"/>
        <w:szCs w:val="16"/>
      </w:rPr>
      <w:t>gjennomføringsevne</w:t>
    </w:r>
  </w:p>
  <w:bookmarkEnd w:id="1"/>
  <w:p w14:paraId="37617103" w14:textId="77777777" w:rsidR="00E9590A" w:rsidRPr="00DF22C7" w:rsidRDefault="00E9590A" w:rsidP="00DF22C7">
    <w:pPr>
      <w:pStyle w:val="Top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DF647FBC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B4A81C2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2A0369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BC09AF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DE4E9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0EC745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1369A9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C620B6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4B61B8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107CD98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7E482754" w:tentative="1">
      <w:start w:val="1"/>
      <w:numFmt w:val="lowerLetter"/>
      <w:lvlText w:val="%2."/>
      <w:lvlJc w:val="left"/>
      <w:pPr>
        <w:ind w:left="1440" w:hanging="360"/>
      </w:pPr>
    </w:lvl>
    <w:lvl w:ilvl="2" w:tplc="4768E96E" w:tentative="1">
      <w:start w:val="1"/>
      <w:numFmt w:val="lowerRoman"/>
      <w:lvlText w:val="%3."/>
      <w:lvlJc w:val="right"/>
      <w:pPr>
        <w:ind w:left="2160" w:hanging="180"/>
      </w:pPr>
    </w:lvl>
    <w:lvl w:ilvl="3" w:tplc="CD40C024" w:tentative="1">
      <w:start w:val="1"/>
      <w:numFmt w:val="decimal"/>
      <w:lvlText w:val="%4."/>
      <w:lvlJc w:val="left"/>
      <w:pPr>
        <w:ind w:left="2880" w:hanging="360"/>
      </w:pPr>
    </w:lvl>
    <w:lvl w:ilvl="4" w:tplc="B2C0FA60" w:tentative="1">
      <w:start w:val="1"/>
      <w:numFmt w:val="lowerLetter"/>
      <w:lvlText w:val="%5."/>
      <w:lvlJc w:val="left"/>
      <w:pPr>
        <w:ind w:left="3600" w:hanging="360"/>
      </w:pPr>
    </w:lvl>
    <w:lvl w:ilvl="5" w:tplc="E9EECF7C" w:tentative="1">
      <w:start w:val="1"/>
      <w:numFmt w:val="lowerRoman"/>
      <w:lvlText w:val="%6."/>
      <w:lvlJc w:val="right"/>
      <w:pPr>
        <w:ind w:left="4320" w:hanging="180"/>
      </w:pPr>
    </w:lvl>
    <w:lvl w:ilvl="6" w:tplc="43441924" w:tentative="1">
      <w:start w:val="1"/>
      <w:numFmt w:val="decimal"/>
      <w:lvlText w:val="%7."/>
      <w:lvlJc w:val="left"/>
      <w:pPr>
        <w:ind w:left="5040" w:hanging="360"/>
      </w:pPr>
    </w:lvl>
    <w:lvl w:ilvl="7" w:tplc="E428786E" w:tentative="1">
      <w:start w:val="1"/>
      <w:numFmt w:val="lowerLetter"/>
      <w:lvlText w:val="%8."/>
      <w:lvlJc w:val="left"/>
      <w:pPr>
        <w:ind w:left="5760" w:hanging="360"/>
      </w:pPr>
    </w:lvl>
    <w:lvl w:ilvl="8" w:tplc="8784380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50F4FF38">
      <w:start w:val="1"/>
      <w:numFmt w:val="lowerLetter"/>
      <w:lvlText w:val="%1)"/>
      <w:lvlJc w:val="left"/>
      <w:pPr>
        <w:ind w:left="720" w:hanging="360"/>
      </w:pPr>
    </w:lvl>
    <w:lvl w:ilvl="1" w:tplc="B6BCC3B8" w:tentative="1">
      <w:start w:val="1"/>
      <w:numFmt w:val="lowerLetter"/>
      <w:lvlText w:val="%2."/>
      <w:lvlJc w:val="left"/>
      <w:pPr>
        <w:ind w:left="1440" w:hanging="360"/>
      </w:pPr>
    </w:lvl>
    <w:lvl w:ilvl="2" w:tplc="14AAFA6A" w:tentative="1">
      <w:start w:val="1"/>
      <w:numFmt w:val="lowerRoman"/>
      <w:lvlText w:val="%3."/>
      <w:lvlJc w:val="right"/>
      <w:pPr>
        <w:ind w:left="2160" w:hanging="180"/>
      </w:pPr>
    </w:lvl>
    <w:lvl w:ilvl="3" w:tplc="6E94BC5E" w:tentative="1">
      <w:start w:val="1"/>
      <w:numFmt w:val="decimal"/>
      <w:lvlText w:val="%4."/>
      <w:lvlJc w:val="left"/>
      <w:pPr>
        <w:ind w:left="2880" w:hanging="360"/>
      </w:pPr>
    </w:lvl>
    <w:lvl w:ilvl="4" w:tplc="F8D6D9E6" w:tentative="1">
      <w:start w:val="1"/>
      <w:numFmt w:val="lowerLetter"/>
      <w:lvlText w:val="%5."/>
      <w:lvlJc w:val="left"/>
      <w:pPr>
        <w:ind w:left="3600" w:hanging="360"/>
      </w:pPr>
    </w:lvl>
    <w:lvl w:ilvl="5" w:tplc="F6A6C356" w:tentative="1">
      <w:start w:val="1"/>
      <w:numFmt w:val="lowerRoman"/>
      <w:lvlText w:val="%6."/>
      <w:lvlJc w:val="right"/>
      <w:pPr>
        <w:ind w:left="4320" w:hanging="180"/>
      </w:pPr>
    </w:lvl>
    <w:lvl w:ilvl="6" w:tplc="757223D6" w:tentative="1">
      <w:start w:val="1"/>
      <w:numFmt w:val="decimal"/>
      <w:lvlText w:val="%7."/>
      <w:lvlJc w:val="left"/>
      <w:pPr>
        <w:ind w:left="5040" w:hanging="360"/>
      </w:pPr>
    </w:lvl>
    <w:lvl w:ilvl="7" w:tplc="2E20DC20" w:tentative="1">
      <w:start w:val="1"/>
      <w:numFmt w:val="lowerLetter"/>
      <w:lvlText w:val="%8."/>
      <w:lvlJc w:val="left"/>
      <w:pPr>
        <w:ind w:left="5760" w:hanging="360"/>
      </w:pPr>
    </w:lvl>
    <w:lvl w:ilvl="8" w:tplc="6632F17E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2A0A1F74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F0B8876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6F287B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198ED7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C305D2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ED6E81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F9EE28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1AAAC2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5BC9EF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861575"/>
    <w:multiLevelType w:val="hybridMultilevel"/>
    <w:tmpl w:val="D2D4C746"/>
    <w:lvl w:ilvl="0" w:tplc="B798ED10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261677E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178912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554DFC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F640DD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A581DC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9BE4C6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6F606E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EEC202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9110AE"/>
    <w:multiLevelType w:val="hybridMultilevel"/>
    <w:tmpl w:val="1636672C"/>
    <w:lvl w:ilvl="0" w:tplc="66E6F8FE">
      <w:start w:val="1"/>
      <w:numFmt w:val="decimal"/>
      <w:lvlText w:val="%1."/>
      <w:lvlJc w:val="left"/>
      <w:pPr>
        <w:ind w:left="1428" w:hanging="360"/>
      </w:pPr>
    </w:lvl>
    <w:lvl w:ilvl="1" w:tplc="B5CCF14E" w:tentative="1">
      <w:start w:val="1"/>
      <w:numFmt w:val="lowerLetter"/>
      <w:lvlText w:val="%2."/>
      <w:lvlJc w:val="left"/>
      <w:pPr>
        <w:ind w:left="2148" w:hanging="360"/>
      </w:pPr>
    </w:lvl>
    <w:lvl w:ilvl="2" w:tplc="E73479AE" w:tentative="1">
      <w:start w:val="1"/>
      <w:numFmt w:val="lowerRoman"/>
      <w:lvlText w:val="%3."/>
      <w:lvlJc w:val="right"/>
      <w:pPr>
        <w:ind w:left="2868" w:hanging="180"/>
      </w:pPr>
    </w:lvl>
    <w:lvl w:ilvl="3" w:tplc="9E64FC36" w:tentative="1">
      <w:start w:val="1"/>
      <w:numFmt w:val="decimal"/>
      <w:lvlText w:val="%4."/>
      <w:lvlJc w:val="left"/>
      <w:pPr>
        <w:ind w:left="3588" w:hanging="360"/>
      </w:pPr>
    </w:lvl>
    <w:lvl w:ilvl="4" w:tplc="2C66C53C" w:tentative="1">
      <w:start w:val="1"/>
      <w:numFmt w:val="lowerLetter"/>
      <w:lvlText w:val="%5."/>
      <w:lvlJc w:val="left"/>
      <w:pPr>
        <w:ind w:left="4308" w:hanging="360"/>
      </w:pPr>
    </w:lvl>
    <w:lvl w:ilvl="5" w:tplc="371202DC" w:tentative="1">
      <w:start w:val="1"/>
      <w:numFmt w:val="lowerRoman"/>
      <w:lvlText w:val="%6."/>
      <w:lvlJc w:val="right"/>
      <w:pPr>
        <w:ind w:left="5028" w:hanging="180"/>
      </w:pPr>
    </w:lvl>
    <w:lvl w:ilvl="6" w:tplc="EEEC73BA" w:tentative="1">
      <w:start w:val="1"/>
      <w:numFmt w:val="decimal"/>
      <w:lvlText w:val="%7."/>
      <w:lvlJc w:val="left"/>
      <w:pPr>
        <w:ind w:left="5748" w:hanging="360"/>
      </w:pPr>
    </w:lvl>
    <w:lvl w:ilvl="7" w:tplc="1A301D58" w:tentative="1">
      <w:start w:val="1"/>
      <w:numFmt w:val="lowerLetter"/>
      <w:lvlText w:val="%8."/>
      <w:lvlJc w:val="left"/>
      <w:pPr>
        <w:ind w:left="6468" w:hanging="360"/>
      </w:pPr>
    </w:lvl>
    <w:lvl w:ilvl="8" w:tplc="1D22ED90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" w15:restartNumberingAfterBreak="0">
    <w:nsid w:val="592231B8"/>
    <w:multiLevelType w:val="hybridMultilevel"/>
    <w:tmpl w:val="9BBE3202"/>
    <w:lvl w:ilvl="0" w:tplc="6F80EE9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9C060E9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7CAEE8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4AEE6A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56EC45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BE36AB4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A84AC9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764B23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8AC844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F6203F6"/>
    <w:multiLevelType w:val="hybridMultilevel"/>
    <w:tmpl w:val="34D6809C"/>
    <w:lvl w:ilvl="0" w:tplc="1B7473E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302B62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12C9C7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88010E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BC04B4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70E35A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0A640A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D3E73D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C5C0F6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D751BE"/>
    <w:multiLevelType w:val="hybridMultilevel"/>
    <w:tmpl w:val="7C263CCA"/>
    <w:lvl w:ilvl="0" w:tplc="68A4E2A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79E023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196EBE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EBE897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F0220B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3FE15E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0B05B3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8A669B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1A2BC9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7D29654B"/>
    <w:multiLevelType w:val="hybridMultilevel"/>
    <w:tmpl w:val="4D9EFBDC"/>
    <w:lvl w:ilvl="0" w:tplc="59BCF660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606EFAF4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FA12177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5BDC974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F73AFD0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878CED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515EF05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80C2314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2A6AA2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5"/>
  </w:num>
  <w:num w:numId="2" w16cid:durableId="1575312093">
    <w:abstractNumId w:val="4"/>
  </w:num>
  <w:num w:numId="3" w16cid:durableId="236521755">
    <w:abstractNumId w:val="11"/>
  </w:num>
  <w:num w:numId="4" w16cid:durableId="1956784572">
    <w:abstractNumId w:val="12"/>
  </w:num>
  <w:num w:numId="5" w16cid:durableId="708379070">
    <w:abstractNumId w:val="7"/>
  </w:num>
  <w:num w:numId="6" w16cid:durableId="1152024207">
    <w:abstractNumId w:val="9"/>
  </w:num>
  <w:num w:numId="7" w16cid:durableId="1777824568">
    <w:abstractNumId w:val="8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6"/>
  </w:num>
  <w:num w:numId="11" w16cid:durableId="190458772">
    <w:abstractNumId w:val="10"/>
  </w:num>
  <w:num w:numId="12" w16cid:durableId="1743286399">
    <w:abstractNumId w:val="0"/>
  </w:num>
  <w:num w:numId="13" w16cid:durableId="134960218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151AA"/>
    <w:rsid w:val="00022553"/>
    <w:rsid w:val="000228B6"/>
    <w:rsid w:val="0003165C"/>
    <w:rsid w:val="00032B93"/>
    <w:rsid w:val="00035ADF"/>
    <w:rsid w:val="00054A7F"/>
    <w:rsid w:val="00056927"/>
    <w:rsid w:val="00061151"/>
    <w:rsid w:val="00064C98"/>
    <w:rsid w:val="00065998"/>
    <w:rsid w:val="00066E44"/>
    <w:rsid w:val="00070BC7"/>
    <w:rsid w:val="00083E71"/>
    <w:rsid w:val="000879B2"/>
    <w:rsid w:val="000919B3"/>
    <w:rsid w:val="00092A2E"/>
    <w:rsid w:val="000934B2"/>
    <w:rsid w:val="00094112"/>
    <w:rsid w:val="000A18B1"/>
    <w:rsid w:val="000A3FC0"/>
    <w:rsid w:val="000A764B"/>
    <w:rsid w:val="000A7EC5"/>
    <w:rsid w:val="000B3BAB"/>
    <w:rsid w:val="000C45F7"/>
    <w:rsid w:val="000D3DE5"/>
    <w:rsid w:val="000D42E3"/>
    <w:rsid w:val="000D4A62"/>
    <w:rsid w:val="000D6ABD"/>
    <w:rsid w:val="000E1476"/>
    <w:rsid w:val="000E69C1"/>
    <w:rsid w:val="000F4B8D"/>
    <w:rsid w:val="00105EC1"/>
    <w:rsid w:val="001079C5"/>
    <w:rsid w:val="00110A65"/>
    <w:rsid w:val="00122164"/>
    <w:rsid w:val="001233F9"/>
    <w:rsid w:val="00125A46"/>
    <w:rsid w:val="00127BCA"/>
    <w:rsid w:val="0014675F"/>
    <w:rsid w:val="00151406"/>
    <w:rsid w:val="00152CF3"/>
    <w:rsid w:val="00154146"/>
    <w:rsid w:val="00154478"/>
    <w:rsid w:val="00182345"/>
    <w:rsid w:val="00182F9B"/>
    <w:rsid w:val="00186E6B"/>
    <w:rsid w:val="00193A9B"/>
    <w:rsid w:val="001940AE"/>
    <w:rsid w:val="001A183F"/>
    <w:rsid w:val="001A46B7"/>
    <w:rsid w:val="001A75BE"/>
    <w:rsid w:val="001B0380"/>
    <w:rsid w:val="001B135D"/>
    <w:rsid w:val="001B5F23"/>
    <w:rsid w:val="001C5D34"/>
    <w:rsid w:val="001D0512"/>
    <w:rsid w:val="001D3404"/>
    <w:rsid w:val="001D6D6E"/>
    <w:rsid w:val="001D6D98"/>
    <w:rsid w:val="001F331E"/>
    <w:rsid w:val="001F59ED"/>
    <w:rsid w:val="001F6BDF"/>
    <w:rsid w:val="00200952"/>
    <w:rsid w:val="00207619"/>
    <w:rsid w:val="00212246"/>
    <w:rsid w:val="002127AA"/>
    <w:rsid w:val="00212F30"/>
    <w:rsid w:val="00213A12"/>
    <w:rsid w:val="00223CC9"/>
    <w:rsid w:val="00225590"/>
    <w:rsid w:val="0023147B"/>
    <w:rsid w:val="00233AEB"/>
    <w:rsid w:val="0023576B"/>
    <w:rsid w:val="00235B71"/>
    <w:rsid w:val="00241FE6"/>
    <w:rsid w:val="002428BC"/>
    <w:rsid w:val="00244E14"/>
    <w:rsid w:val="0024706F"/>
    <w:rsid w:val="00247863"/>
    <w:rsid w:val="002522A9"/>
    <w:rsid w:val="00255201"/>
    <w:rsid w:val="00262B64"/>
    <w:rsid w:val="00265B76"/>
    <w:rsid w:val="00267E27"/>
    <w:rsid w:val="002732C7"/>
    <w:rsid w:val="002737C1"/>
    <w:rsid w:val="0028537C"/>
    <w:rsid w:val="00290093"/>
    <w:rsid w:val="00290402"/>
    <w:rsid w:val="0029715C"/>
    <w:rsid w:val="002975E1"/>
    <w:rsid w:val="002979DB"/>
    <w:rsid w:val="002A3075"/>
    <w:rsid w:val="002A4CCC"/>
    <w:rsid w:val="002C7E6A"/>
    <w:rsid w:val="002D1A78"/>
    <w:rsid w:val="002E06A8"/>
    <w:rsid w:val="002E247D"/>
    <w:rsid w:val="002F414A"/>
    <w:rsid w:val="003115A0"/>
    <w:rsid w:val="003143FD"/>
    <w:rsid w:val="003336CE"/>
    <w:rsid w:val="00336A40"/>
    <w:rsid w:val="00337E07"/>
    <w:rsid w:val="00341D9B"/>
    <w:rsid w:val="00346F42"/>
    <w:rsid w:val="0035051B"/>
    <w:rsid w:val="00353C30"/>
    <w:rsid w:val="003548D8"/>
    <w:rsid w:val="00354E25"/>
    <w:rsid w:val="00367809"/>
    <w:rsid w:val="003855B3"/>
    <w:rsid w:val="00397BA3"/>
    <w:rsid w:val="003A3034"/>
    <w:rsid w:val="003A7A99"/>
    <w:rsid w:val="003B33EF"/>
    <w:rsid w:val="003B4E2F"/>
    <w:rsid w:val="003C0B7D"/>
    <w:rsid w:val="003D25BC"/>
    <w:rsid w:val="003D318D"/>
    <w:rsid w:val="003D410C"/>
    <w:rsid w:val="003E1A02"/>
    <w:rsid w:val="003E30B3"/>
    <w:rsid w:val="00401CB3"/>
    <w:rsid w:val="0040632C"/>
    <w:rsid w:val="00415C2F"/>
    <w:rsid w:val="00426008"/>
    <w:rsid w:val="0045179B"/>
    <w:rsid w:val="00454E87"/>
    <w:rsid w:val="00467093"/>
    <w:rsid w:val="00467D4F"/>
    <w:rsid w:val="004736B4"/>
    <w:rsid w:val="00482CFB"/>
    <w:rsid w:val="00482E5A"/>
    <w:rsid w:val="0049035D"/>
    <w:rsid w:val="004A0B71"/>
    <w:rsid w:val="004A3FFC"/>
    <w:rsid w:val="004B4364"/>
    <w:rsid w:val="004B4C1D"/>
    <w:rsid w:val="004C05DB"/>
    <w:rsid w:val="004C6029"/>
    <w:rsid w:val="004D1238"/>
    <w:rsid w:val="004E6352"/>
    <w:rsid w:val="004F6C04"/>
    <w:rsid w:val="004F722E"/>
    <w:rsid w:val="00502166"/>
    <w:rsid w:val="0050636C"/>
    <w:rsid w:val="0050708B"/>
    <w:rsid w:val="00507581"/>
    <w:rsid w:val="0051229B"/>
    <w:rsid w:val="00513034"/>
    <w:rsid w:val="00516FF2"/>
    <w:rsid w:val="0052424F"/>
    <w:rsid w:val="00534CED"/>
    <w:rsid w:val="005419FC"/>
    <w:rsid w:val="00547EBB"/>
    <w:rsid w:val="0055388D"/>
    <w:rsid w:val="005543D1"/>
    <w:rsid w:val="00564980"/>
    <w:rsid w:val="0056728E"/>
    <w:rsid w:val="005726E9"/>
    <w:rsid w:val="005733FB"/>
    <w:rsid w:val="005840B4"/>
    <w:rsid w:val="0059153D"/>
    <w:rsid w:val="00594334"/>
    <w:rsid w:val="00594E81"/>
    <w:rsid w:val="005A10C2"/>
    <w:rsid w:val="005A2BB3"/>
    <w:rsid w:val="005A3FDC"/>
    <w:rsid w:val="005A55DC"/>
    <w:rsid w:val="005A56FE"/>
    <w:rsid w:val="005B08D2"/>
    <w:rsid w:val="005B4DA4"/>
    <w:rsid w:val="005C22EA"/>
    <w:rsid w:val="005C5EA1"/>
    <w:rsid w:val="005D1A91"/>
    <w:rsid w:val="005E26A9"/>
    <w:rsid w:val="005E6F99"/>
    <w:rsid w:val="00611EB6"/>
    <w:rsid w:val="006248E6"/>
    <w:rsid w:val="00626BA1"/>
    <w:rsid w:val="0063692B"/>
    <w:rsid w:val="00637676"/>
    <w:rsid w:val="006413B1"/>
    <w:rsid w:val="00641C91"/>
    <w:rsid w:val="00656732"/>
    <w:rsid w:val="00665A4C"/>
    <w:rsid w:val="00666D00"/>
    <w:rsid w:val="00671AB3"/>
    <w:rsid w:val="0067460D"/>
    <w:rsid w:val="00683082"/>
    <w:rsid w:val="00684925"/>
    <w:rsid w:val="0069004E"/>
    <w:rsid w:val="006A7977"/>
    <w:rsid w:val="006B2B0F"/>
    <w:rsid w:val="006C0B8B"/>
    <w:rsid w:val="006C574B"/>
    <w:rsid w:val="006C5E78"/>
    <w:rsid w:val="006C7485"/>
    <w:rsid w:val="006D3385"/>
    <w:rsid w:val="006E63D8"/>
    <w:rsid w:val="006F084A"/>
    <w:rsid w:val="006F174D"/>
    <w:rsid w:val="00705A92"/>
    <w:rsid w:val="00706984"/>
    <w:rsid w:val="0071317C"/>
    <w:rsid w:val="00713520"/>
    <w:rsid w:val="00720CA8"/>
    <w:rsid w:val="007264D3"/>
    <w:rsid w:val="007267B4"/>
    <w:rsid w:val="00736EA3"/>
    <w:rsid w:val="00743682"/>
    <w:rsid w:val="00755257"/>
    <w:rsid w:val="00762CC7"/>
    <w:rsid w:val="00773436"/>
    <w:rsid w:val="0077753B"/>
    <w:rsid w:val="00790A9C"/>
    <w:rsid w:val="00792741"/>
    <w:rsid w:val="007A2680"/>
    <w:rsid w:val="007B15D0"/>
    <w:rsid w:val="007B4FF2"/>
    <w:rsid w:val="007C46C0"/>
    <w:rsid w:val="007D0A13"/>
    <w:rsid w:val="007D46AF"/>
    <w:rsid w:val="007E004D"/>
    <w:rsid w:val="007E79AC"/>
    <w:rsid w:val="007F6068"/>
    <w:rsid w:val="00816E23"/>
    <w:rsid w:val="00821F16"/>
    <w:rsid w:val="00833AAF"/>
    <w:rsid w:val="00842AAB"/>
    <w:rsid w:val="00852929"/>
    <w:rsid w:val="008562D7"/>
    <w:rsid w:val="00856C4B"/>
    <w:rsid w:val="00865DDB"/>
    <w:rsid w:val="00872B54"/>
    <w:rsid w:val="00874D4B"/>
    <w:rsid w:val="0088056D"/>
    <w:rsid w:val="0088184D"/>
    <w:rsid w:val="00883C69"/>
    <w:rsid w:val="00895C2D"/>
    <w:rsid w:val="00896FC2"/>
    <w:rsid w:val="008A0EAE"/>
    <w:rsid w:val="008A395D"/>
    <w:rsid w:val="008B6ADE"/>
    <w:rsid w:val="008C71AD"/>
    <w:rsid w:val="008C76A7"/>
    <w:rsid w:val="008C7CE8"/>
    <w:rsid w:val="008D1709"/>
    <w:rsid w:val="008D1942"/>
    <w:rsid w:val="008D57A8"/>
    <w:rsid w:val="008F2D50"/>
    <w:rsid w:val="008F755E"/>
    <w:rsid w:val="00900FA3"/>
    <w:rsid w:val="00902A1E"/>
    <w:rsid w:val="00906A61"/>
    <w:rsid w:val="0090772A"/>
    <w:rsid w:val="0091064D"/>
    <w:rsid w:val="00923E0D"/>
    <w:rsid w:val="00925F14"/>
    <w:rsid w:val="00931685"/>
    <w:rsid w:val="00931BDD"/>
    <w:rsid w:val="00935047"/>
    <w:rsid w:val="00936A75"/>
    <w:rsid w:val="00950851"/>
    <w:rsid w:val="00950D87"/>
    <w:rsid w:val="00950F38"/>
    <w:rsid w:val="0095454F"/>
    <w:rsid w:val="00961268"/>
    <w:rsid w:val="00961804"/>
    <w:rsid w:val="00971232"/>
    <w:rsid w:val="0097180A"/>
    <w:rsid w:val="009748AF"/>
    <w:rsid w:val="00987A69"/>
    <w:rsid w:val="00987E94"/>
    <w:rsid w:val="00994990"/>
    <w:rsid w:val="009A05FA"/>
    <w:rsid w:val="009A103B"/>
    <w:rsid w:val="009A1B6F"/>
    <w:rsid w:val="009A3138"/>
    <w:rsid w:val="009B07F5"/>
    <w:rsid w:val="009C68BA"/>
    <w:rsid w:val="009D0190"/>
    <w:rsid w:val="009D26AE"/>
    <w:rsid w:val="009E0D4D"/>
    <w:rsid w:val="009E192C"/>
    <w:rsid w:val="009F79C1"/>
    <w:rsid w:val="00A00019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D1D"/>
    <w:rsid w:val="00A42729"/>
    <w:rsid w:val="00A51814"/>
    <w:rsid w:val="00A51AD1"/>
    <w:rsid w:val="00A57A87"/>
    <w:rsid w:val="00A60E8E"/>
    <w:rsid w:val="00A70DF6"/>
    <w:rsid w:val="00A83C86"/>
    <w:rsid w:val="00A95E15"/>
    <w:rsid w:val="00A96708"/>
    <w:rsid w:val="00AA180B"/>
    <w:rsid w:val="00AA3083"/>
    <w:rsid w:val="00AA6DAB"/>
    <w:rsid w:val="00AB0636"/>
    <w:rsid w:val="00AB12A1"/>
    <w:rsid w:val="00AC0785"/>
    <w:rsid w:val="00AD3941"/>
    <w:rsid w:val="00AE5994"/>
    <w:rsid w:val="00AF0845"/>
    <w:rsid w:val="00AF08BD"/>
    <w:rsid w:val="00AF4776"/>
    <w:rsid w:val="00AF484B"/>
    <w:rsid w:val="00AF6D41"/>
    <w:rsid w:val="00B030AE"/>
    <w:rsid w:val="00B0715F"/>
    <w:rsid w:val="00B125C2"/>
    <w:rsid w:val="00B20765"/>
    <w:rsid w:val="00B21829"/>
    <w:rsid w:val="00B371CA"/>
    <w:rsid w:val="00B405FA"/>
    <w:rsid w:val="00B45345"/>
    <w:rsid w:val="00B53092"/>
    <w:rsid w:val="00B607F4"/>
    <w:rsid w:val="00B660B6"/>
    <w:rsid w:val="00B72FB0"/>
    <w:rsid w:val="00B8473D"/>
    <w:rsid w:val="00B92BBE"/>
    <w:rsid w:val="00BA3F0E"/>
    <w:rsid w:val="00BA73E4"/>
    <w:rsid w:val="00BC3935"/>
    <w:rsid w:val="00BC62CC"/>
    <w:rsid w:val="00BC7133"/>
    <w:rsid w:val="00BC72EB"/>
    <w:rsid w:val="00BC7D4D"/>
    <w:rsid w:val="00BD005A"/>
    <w:rsid w:val="00BE00DE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23888"/>
    <w:rsid w:val="00C2419E"/>
    <w:rsid w:val="00C25A55"/>
    <w:rsid w:val="00C26056"/>
    <w:rsid w:val="00C34229"/>
    <w:rsid w:val="00C34751"/>
    <w:rsid w:val="00C37265"/>
    <w:rsid w:val="00C47065"/>
    <w:rsid w:val="00C51E99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771"/>
    <w:rsid w:val="00C851AA"/>
    <w:rsid w:val="00C868A8"/>
    <w:rsid w:val="00C9219B"/>
    <w:rsid w:val="00C92CA0"/>
    <w:rsid w:val="00C94529"/>
    <w:rsid w:val="00C95A51"/>
    <w:rsid w:val="00C96080"/>
    <w:rsid w:val="00CA3221"/>
    <w:rsid w:val="00CA7230"/>
    <w:rsid w:val="00CB2AA8"/>
    <w:rsid w:val="00CB2FF6"/>
    <w:rsid w:val="00CC43D2"/>
    <w:rsid w:val="00CE65C5"/>
    <w:rsid w:val="00CF041B"/>
    <w:rsid w:val="00CF35B4"/>
    <w:rsid w:val="00CF71A3"/>
    <w:rsid w:val="00CF7242"/>
    <w:rsid w:val="00CF7A81"/>
    <w:rsid w:val="00D04184"/>
    <w:rsid w:val="00D068AC"/>
    <w:rsid w:val="00D138C7"/>
    <w:rsid w:val="00D147F6"/>
    <w:rsid w:val="00D21218"/>
    <w:rsid w:val="00D33C0E"/>
    <w:rsid w:val="00D34A86"/>
    <w:rsid w:val="00D57D38"/>
    <w:rsid w:val="00D61BDA"/>
    <w:rsid w:val="00D632DF"/>
    <w:rsid w:val="00D666BB"/>
    <w:rsid w:val="00D6694F"/>
    <w:rsid w:val="00D70FB2"/>
    <w:rsid w:val="00D76A64"/>
    <w:rsid w:val="00D82DF6"/>
    <w:rsid w:val="00D85A46"/>
    <w:rsid w:val="00D8677B"/>
    <w:rsid w:val="00D91668"/>
    <w:rsid w:val="00D93426"/>
    <w:rsid w:val="00D935CA"/>
    <w:rsid w:val="00DB6279"/>
    <w:rsid w:val="00DB66EB"/>
    <w:rsid w:val="00DD17E8"/>
    <w:rsid w:val="00DD2B22"/>
    <w:rsid w:val="00DE1113"/>
    <w:rsid w:val="00DE5FA8"/>
    <w:rsid w:val="00DE68FD"/>
    <w:rsid w:val="00DF22C7"/>
    <w:rsid w:val="00DF27B4"/>
    <w:rsid w:val="00E014BD"/>
    <w:rsid w:val="00E11D49"/>
    <w:rsid w:val="00E13639"/>
    <w:rsid w:val="00E2137D"/>
    <w:rsid w:val="00E25BAA"/>
    <w:rsid w:val="00E2678A"/>
    <w:rsid w:val="00E30923"/>
    <w:rsid w:val="00E31DDE"/>
    <w:rsid w:val="00E37406"/>
    <w:rsid w:val="00E45161"/>
    <w:rsid w:val="00E55FC3"/>
    <w:rsid w:val="00E61FD3"/>
    <w:rsid w:val="00E62DF6"/>
    <w:rsid w:val="00E62E4E"/>
    <w:rsid w:val="00E66EF6"/>
    <w:rsid w:val="00E76EE6"/>
    <w:rsid w:val="00E835DA"/>
    <w:rsid w:val="00E8438C"/>
    <w:rsid w:val="00E86180"/>
    <w:rsid w:val="00E9590A"/>
    <w:rsid w:val="00E969C2"/>
    <w:rsid w:val="00EA1DDE"/>
    <w:rsid w:val="00EA5F43"/>
    <w:rsid w:val="00EC2187"/>
    <w:rsid w:val="00EC65FE"/>
    <w:rsid w:val="00ED0708"/>
    <w:rsid w:val="00ED1C61"/>
    <w:rsid w:val="00EE318B"/>
    <w:rsid w:val="00EE3238"/>
    <w:rsid w:val="00EE58C7"/>
    <w:rsid w:val="00EF0402"/>
    <w:rsid w:val="00EF3D42"/>
    <w:rsid w:val="00EF6B13"/>
    <w:rsid w:val="00EF71F8"/>
    <w:rsid w:val="00F06519"/>
    <w:rsid w:val="00F11004"/>
    <w:rsid w:val="00F117F9"/>
    <w:rsid w:val="00F22305"/>
    <w:rsid w:val="00F4310E"/>
    <w:rsid w:val="00F5625A"/>
    <w:rsid w:val="00F75EE0"/>
    <w:rsid w:val="00F80A95"/>
    <w:rsid w:val="00F8223A"/>
    <w:rsid w:val="00F87417"/>
    <w:rsid w:val="00F91BB1"/>
    <w:rsid w:val="00F92639"/>
    <w:rsid w:val="00F966F5"/>
    <w:rsid w:val="00FA379E"/>
    <w:rsid w:val="00FB48AF"/>
    <w:rsid w:val="00FB56DD"/>
    <w:rsid w:val="00FC7D2A"/>
    <w:rsid w:val="00FD0934"/>
    <w:rsid w:val="00FD260E"/>
    <w:rsid w:val="00FD7835"/>
    <w:rsid w:val="00FE0834"/>
    <w:rsid w:val="00FE4A96"/>
    <w:rsid w:val="00FE665E"/>
    <w:rsid w:val="00FF5609"/>
    <w:rsid w:val="00FF60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4B7F716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33C0E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59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320ef10-85ea-4878-9969-f6b7e1bbdbe5">
      <Terms xmlns="http://schemas.microsoft.com/office/infopath/2007/PartnerControls"/>
    </lcf76f155ced4ddcb4097134ff3c332f>
    <TaxCatchAll xmlns="19a43b2d-8532-49f5-8147-ed30439722a4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A86AF5CEE0FCAE49959AEA3E0E888AC5" ma:contentTypeVersion="10" ma:contentTypeDescription="Opprett et nytt dokument." ma:contentTypeScope="" ma:versionID="c8a750f1a84a9ac37d6cccd0b9d9914c">
  <xsd:schema xmlns:xsd="http://www.w3.org/2001/XMLSchema" xmlns:xs="http://www.w3.org/2001/XMLSchema" xmlns:p="http://schemas.microsoft.com/office/2006/metadata/properties" xmlns:ns2="6320ef10-85ea-4878-9969-f6b7e1bbdbe5" xmlns:ns3="19a43b2d-8532-49f5-8147-ed30439722a4" targetNamespace="http://schemas.microsoft.com/office/2006/metadata/properties" ma:root="true" ma:fieldsID="1be6f5cc6cff70ac1b2881a11a27a85d" ns2:_="" ns3:_="">
    <xsd:import namespace="6320ef10-85ea-4878-9969-f6b7e1bbdbe5"/>
    <xsd:import namespace="19a43b2d-8532-49f5-8147-ed30439722a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320ef10-85ea-4878-9969-f6b7e1bbdbe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emerkelapper" ma:readOnly="false" ma:fieldId="{5cf76f15-5ced-4ddc-b409-7134ff3c332f}" ma:taxonomyMulti="true" ma:sspId="01cccb08-cbc1-4be7-aef6-ff3b7bf618d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9a43b2d-8532-49f5-8147-ed30439722a4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6f1fb23c-bbf3-4ac9-ab07-9d5fa74f12d1}" ma:internalName="TaxCatchAll" ma:showField="CatchAllData" ma:web="19a43b2d-8532-49f5-8147-ed30439722a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  <ds:schemaRef ds:uri="6320ef10-85ea-4878-9969-f6b7e1bbdbe5"/>
    <ds:schemaRef ds:uri="19a43b2d-8532-49f5-8147-ed30439722a4"/>
  </ds:schemaRefs>
</ds:datastoreItem>
</file>

<file path=customXml/itemProps3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B200BD0A-5038-487A-AA36-5E301D53C14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320ef10-85ea-4878-9969-f6b7e1bbdbe5"/>
    <ds:schemaRef ds:uri="19a43b2d-8532-49f5-8147-ed30439722a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189</TotalTime>
  <Pages>2</Pages>
  <Words>173</Words>
  <Characters>917</Characters>
  <Application>Microsoft Office Word</Application>
  <DocSecurity>0</DocSecurity>
  <Lines>7</Lines>
  <Paragraphs>2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Vedlegg X - Leverandørens gjennomføringsevne</vt:lpstr>
    </vt:vector>
  </TitlesOfParts>
  <Company/>
  <LinksUpToDate>false</LinksUpToDate>
  <CharactersWithSpaces>1088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X - Leverandørens gjennomføringsevne</dc:title>
  <dc:creator>Helene Winther Dahl</dc:creator>
  <cp:lastModifiedBy>Karoline Fossberg Eide</cp:lastModifiedBy>
  <cp:revision>75</cp:revision>
  <dcterms:created xsi:type="dcterms:W3CDTF">2021-01-21T15:10:00Z</dcterms:created>
  <dcterms:modified xsi:type="dcterms:W3CDTF">2026-05-05T11:01:00Z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0x010100A86AF5CEE0FCAE49959AEA3E0E888AC5</vt:lpwstr>
  </property>
  <property fmtid="{D5CDD505-2E9C-101B-9397-08002B2CF9AE}" pid="3" name="MediaServiceImageTags">
    <vt:lpwstr/>
  </property>
</Properties>
</file>